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695BE" w14:textId="5444C06E" w:rsidR="00BA00AB" w:rsidRDefault="003C300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Alice SWANLAND</w:t>
      </w:r>
      <w:r>
        <w:rPr>
          <w:rFonts w:cs="Times New Roman"/>
          <w:szCs w:val="24"/>
        </w:rPr>
        <w:t xml:space="preserve">      (fl.1427)</w:t>
      </w:r>
    </w:p>
    <w:p w14:paraId="7CF81673" w14:textId="13064666" w:rsidR="003C3007" w:rsidRDefault="003C300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Preston in Holderness.</w:t>
      </w:r>
    </w:p>
    <w:p w14:paraId="6623C287" w14:textId="77777777" w:rsidR="003C3007" w:rsidRDefault="003C3007" w:rsidP="009139A6">
      <w:pPr>
        <w:pStyle w:val="NoSpacing"/>
        <w:rPr>
          <w:rFonts w:cs="Times New Roman"/>
          <w:szCs w:val="24"/>
        </w:rPr>
      </w:pPr>
    </w:p>
    <w:p w14:paraId="3669BAE9" w14:textId="77777777" w:rsidR="003C3007" w:rsidRDefault="003C3007" w:rsidP="009139A6">
      <w:pPr>
        <w:pStyle w:val="NoSpacing"/>
        <w:rPr>
          <w:rFonts w:cs="Times New Roman"/>
          <w:szCs w:val="24"/>
        </w:rPr>
      </w:pPr>
    </w:p>
    <w:p w14:paraId="1FB2E70D" w14:textId="6D33825B" w:rsidR="003C3007" w:rsidRDefault="003C300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May1427</w:t>
      </w:r>
      <w:r>
        <w:rPr>
          <w:rFonts w:cs="Times New Roman"/>
          <w:szCs w:val="24"/>
        </w:rPr>
        <w:tab/>
        <w:t>She made her Will.   (W.Y.R. p.162)</w:t>
      </w:r>
    </w:p>
    <w:p w14:paraId="25C3BA2B" w14:textId="77777777" w:rsidR="003C3007" w:rsidRDefault="003C3007" w:rsidP="009139A6">
      <w:pPr>
        <w:pStyle w:val="NoSpacing"/>
        <w:rPr>
          <w:rFonts w:cs="Times New Roman"/>
          <w:szCs w:val="24"/>
        </w:rPr>
      </w:pPr>
    </w:p>
    <w:p w14:paraId="36510271" w14:textId="77777777" w:rsidR="003C3007" w:rsidRDefault="003C3007" w:rsidP="009139A6">
      <w:pPr>
        <w:pStyle w:val="NoSpacing"/>
        <w:rPr>
          <w:rFonts w:cs="Times New Roman"/>
          <w:szCs w:val="24"/>
        </w:rPr>
      </w:pPr>
    </w:p>
    <w:p w14:paraId="543AE5B0" w14:textId="1390B685" w:rsidR="003C3007" w:rsidRPr="003C3007" w:rsidRDefault="003C300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October 2023</w:t>
      </w:r>
    </w:p>
    <w:sectPr w:rsidR="003C3007" w:rsidRPr="003C30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2106A" w14:textId="77777777" w:rsidR="003C3007" w:rsidRDefault="003C3007" w:rsidP="009139A6">
      <w:r>
        <w:separator/>
      </w:r>
    </w:p>
  </w:endnote>
  <w:endnote w:type="continuationSeparator" w:id="0">
    <w:p w14:paraId="318A050A" w14:textId="77777777" w:rsidR="003C3007" w:rsidRDefault="003C30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9C0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8505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3A2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BA099" w14:textId="77777777" w:rsidR="003C3007" w:rsidRDefault="003C3007" w:rsidP="009139A6">
      <w:r>
        <w:separator/>
      </w:r>
    </w:p>
  </w:footnote>
  <w:footnote w:type="continuationSeparator" w:id="0">
    <w:p w14:paraId="1DB49F1F" w14:textId="77777777" w:rsidR="003C3007" w:rsidRDefault="003C30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9FF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728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ED8D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007"/>
    <w:rsid w:val="000666E0"/>
    <w:rsid w:val="002510B7"/>
    <w:rsid w:val="003C300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D9BECB"/>
  <w15:chartTrackingRefBased/>
  <w15:docId w15:val="{4F590634-353A-4185-A32D-CB88EE837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2023-10-25T18:47:00Z</dcterms:created>
  <dcterms:modified xsi:type="dcterms:W3CDTF">2023-10-25T18:49:00Z</dcterms:modified>
</cp:coreProperties>
</file>